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ABE9F" w14:textId="77777777" w:rsidR="00250A46" w:rsidRDefault="00250A46" w:rsidP="00250A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MELOND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91FA789" w14:textId="77777777" w:rsidR="00250A46" w:rsidRDefault="00250A46" w:rsidP="00250A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7E6B216F" w14:textId="77777777" w:rsidR="00250A46" w:rsidRDefault="00250A46" w:rsidP="00250A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EEEAA63" w14:textId="77777777" w:rsidR="00250A46" w:rsidRDefault="00250A46" w:rsidP="00250A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50B9CF6" w14:textId="77777777" w:rsidR="00250A46" w:rsidRDefault="00250A46" w:rsidP="00250A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39917317" w14:textId="77777777" w:rsidR="00250A46" w:rsidRDefault="00250A46" w:rsidP="00250A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1BF91E83" w14:textId="77777777" w:rsidR="00250A46" w:rsidRPr="00065994" w:rsidRDefault="00250A46" w:rsidP="00250A4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F14434F" w14:textId="77777777" w:rsidR="00250A46" w:rsidRDefault="00250A46" w:rsidP="00250A4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766FEA0" w14:textId="77777777" w:rsidR="00250A46" w:rsidRDefault="00250A46" w:rsidP="00250A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542FA33" w14:textId="77777777" w:rsidR="00250A46" w:rsidRDefault="00250A46" w:rsidP="00250A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585213D" w14:textId="77777777" w:rsidR="00250A46" w:rsidRDefault="00250A46" w:rsidP="00250A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April 2024</w:t>
      </w:r>
    </w:p>
    <w:p w14:paraId="4503D2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A9D99" w14:textId="77777777" w:rsidR="00250A46" w:rsidRDefault="00250A46" w:rsidP="009139A6">
      <w:r>
        <w:separator/>
      </w:r>
    </w:p>
  </w:endnote>
  <w:endnote w:type="continuationSeparator" w:id="0">
    <w:p w14:paraId="1488442E" w14:textId="77777777" w:rsidR="00250A46" w:rsidRDefault="00250A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EF4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916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3F5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01BBB" w14:textId="77777777" w:rsidR="00250A46" w:rsidRDefault="00250A46" w:rsidP="009139A6">
      <w:r>
        <w:separator/>
      </w:r>
    </w:p>
  </w:footnote>
  <w:footnote w:type="continuationSeparator" w:id="0">
    <w:p w14:paraId="2C67C437" w14:textId="77777777" w:rsidR="00250A46" w:rsidRDefault="00250A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AFF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B47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4F2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A46"/>
    <w:rsid w:val="000666E0"/>
    <w:rsid w:val="00250A46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B4F0A"/>
  <w15:chartTrackingRefBased/>
  <w15:docId w15:val="{8EFE48AF-1E20-4613-9C04-60D3C99E3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2024-06-01T08:51:00Z</dcterms:created>
  <dcterms:modified xsi:type="dcterms:W3CDTF">2024-06-01T08:52:00Z</dcterms:modified>
</cp:coreProperties>
</file>